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F3E7C" w:rsidRDefault="000E48E7">
      <w:r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466725</wp:posOffset>
                </wp:positionH>
                <wp:positionV relativeFrom="paragraph">
                  <wp:posOffset>1371600</wp:posOffset>
                </wp:positionV>
                <wp:extent cx="1123950" cy="219075"/>
                <wp:effectExtent l="0" t="0" r="19050" b="28575"/>
                <wp:wrapNone/>
                <wp:docPr id="7" name="Oval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23950" cy="219075"/>
                        </a:xfrm>
                        <a:prstGeom prst="ellipse">
                          <a:avLst/>
                        </a:prstGeom>
                        <a:noFill/>
                        <a:ln w="25400"/>
                      </wps:spPr>
                      <wps:style>
                        <a:lnRef idx="2">
                          <a:schemeClr val="accent4"/>
                        </a:lnRef>
                        <a:fillRef idx="1">
                          <a:schemeClr val="lt1"/>
                        </a:fillRef>
                        <a:effectRef idx="0">
                          <a:schemeClr val="accent4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16EB2BB" id="Oval 7" o:spid="_x0000_s1026" style="position:absolute;margin-left:36.75pt;margin-top:108pt;width:88.5pt;height:17.2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" filled="f" strokecolor="#ffc000 [3207]" strokeweight="2pt">
                <v:stroke joinstyle="miter"/>
              </v:oval>
            </w:pict>
          </mc:Fallback>
        </mc:AlternateContent>
      </w:r>
      <w:r>
        <w:rPr>
          <w:noProof/>
          <w:lang w:eastAsia="en-GB"/>
        </w:rPr>
        <w:drawing>
          <wp:inline distT="0" distB="0" distL="0" distR="0" wp14:anchorId="7B1B3D11" wp14:editId="1B3C055D">
            <wp:extent cx="6645910" cy="2476500"/>
            <wp:effectExtent l="0" t="0" r="254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2476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E48E7" w:rsidRDefault="000E48E7">
      <w:r>
        <w:rPr>
          <w:noProof/>
          <w:lang w:eastAsia="en-GB"/>
        </w:rPr>
        <w:drawing>
          <wp:inline distT="0" distB="0" distL="0" distR="0" wp14:anchorId="27CACE6A" wp14:editId="1FBA311C">
            <wp:extent cx="6645910" cy="2798445"/>
            <wp:effectExtent l="0" t="0" r="2540" b="1905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27984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0E48E7" w:rsidRDefault="000E48E7">
      <w:r>
        <w:rPr>
          <w:noProof/>
          <w:lang w:eastAsia="en-GB"/>
        </w:rPr>
        <w:drawing>
          <wp:inline distT="0" distB="0" distL="0" distR="0" wp14:anchorId="4750A33D" wp14:editId="3A4A589E">
            <wp:extent cx="6645910" cy="1049655"/>
            <wp:effectExtent l="0" t="0" r="254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10496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E48E7" w:rsidRDefault="000E48E7">
      <w:r>
        <w:rPr>
          <w:noProof/>
          <w:lang w:eastAsia="en-GB"/>
        </w:rPr>
        <w:drawing>
          <wp:inline distT="0" distB="0" distL="0" distR="0" wp14:anchorId="4D4A9887" wp14:editId="3C15D576">
            <wp:extent cx="6645910" cy="2991485"/>
            <wp:effectExtent l="0" t="0" r="254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645910" cy="2991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0E48E7" w:rsidSect="000E48E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48E7"/>
    <w:rsid w:val="000E48E7"/>
    <w:rsid w:val="003F3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A691B5"/>
  <w15:chartTrackingRefBased/>
  <w15:docId w15:val="{85886DBC-8FD9-4B26-BBBD-3B7BA47A28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B01DA0AF</Template>
  <TotalTime>8</TotalTime>
  <Pages>1</Pages>
  <Words>1</Words>
  <Characters>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CMurfin</dc:creator>
  <cp:keywords/>
  <dc:description/>
  <cp:lastModifiedBy>CMurfin</cp:lastModifiedBy>
  <cp:revision>1</cp:revision>
  <dcterms:created xsi:type="dcterms:W3CDTF">2020-04-29T13:55:00Z</dcterms:created>
  <dcterms:modified xsi:type="dcterms:W3CDTF">2020-04-29T14:03:00Z</dcterms:modified>
</cp:coreProperties>
</file>